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0510D" w:rsidRDefault="005F4BF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522019552" w:history="1">
        <w:r w:rsidR="00A0510D" w:rsidRPr="00F677AB">
          <w:rPr>
            <w:rStyle w:val="aa"/>
          </w:rPr>
          <w:t>P-BRIDGE-MIB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_Toc522019552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2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3" w:history="1">
        <w:r w:rsidR="00A0510D" w:rsidRPr="00F677AB">
          <w:rPr>
            <w:rStyle w:val="aa"/>
          </w:rPr>
          <w:t>Scalar objects of dot1dExtBase group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_Toc522019553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2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4" w:history="1">
        <w:r w:rsidR="00A0510D" w:rsidRPr="00F677AB">
          <w:rPr>
            <w:rStyle w:val="aa"/>
          </w:rPr>
          <w:t>dot1dPortCapabilitiesTable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_Toc522019554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2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5" w:history="1">
        <w:r w:rsidR="00A0510D" w:rsidRPr="00F677AB">
          <w:rPr>
            <w:rStyle w:val="aa"/>
          </w:rPr>
          <w:t>dot1dPortPriorityTable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_Toc522019555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2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6" w:history="1">
        <w:r w:rsidR="00A0510D" w:rsidRPr="00F677AB">
          <w:rPr>
            <w:rStyle w:val="aa"/>
          </w:rPr>
          <w:t>dot1dUserPriorityRegenTable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_Toc522019556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2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7" w:history="1">
        <w:r w:rsidR="00A0510D" w:rsidRPr="00F677AB">
          <w:rPr>
            <w:rStyle w:val="aa"/>
          </w:rPr>
          <w:t>dot1dTrafficClassTable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_Toc522019557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3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8" w:history="1">
        <w:r w:rsidR="00A0510D" w:rsidRPr="00F677AB">
          <w:rPr>
            <w:rStyle w:val="aa"/>
          </w:rPr>
          <w:t>dot1dPortOutboundAccessPriorityTable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_Toc522019558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3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59" w:history="1">
        <w:r w:rsidR="00A0510D" w:rsidRPr="00F677AB">
          <w:rPr>
            <w:rStyle w:val="aa"/>
          </w:rPr>
          <w:t>dot1dPortGarpTable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_Toc522019559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3</w:t>
        </w:r>
        <w:r w:rsidR="00A0510D">
          <w:rPr>
            <w:webHidden/>
          </w:rPr>
          <w:fldChar w:fldCharType="end"/>
        </w:r>
      </w:hyperlink>
    </w:p>
    <w:p w:rsidR="00A0510D" w:rsidRDefault="00F811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522019560" w:history="1">
        <w:r w:rsidR="00A0510D" w:rsidRPr="00F677AB">
          <w:rPr>
            <w:rStyle w:val="aa"/>
          </w:rPr>
          <w:t>dot1dPortGmrpTable</w:t>
        </w:r>
        <w:r w:rsidR="00A0510D">
          <w:rPr>
            <w:webHidden/>
          </w:rPr>
          <w:tab/>
        </w:r>
        <w:r w:rsidR="00A0510D">
          <w:rPr>
            <w:webHidden/>
          </w:rPr>
          <w:fldChar w:fldCharType="begin"/>
        </w:r>
        <w:r w:rsidR="00A0510D">
          <w:rPr>
            <w:webHidden/>
          </w:rPr>
          <w:instrText xml:space="preserve"> PAGEREF _Toc522019560 \h </w:instrText>
        </w:r>
        <w:r w:rsidR="00A0510D">
          <w:rPr>
            <w:webHidden/>
          </w:rPr>
        </w:r>
        <w:r w:rsidR="00A0510D">
          <w:rPr>
            <w:webHidden/>
          </w:rPr>
          <w:fldChar w:fldCharType="separate"/>
        </w:r>
        <w:r w:rsidR="00A0510D">
          <w:rPr>
            <w:webHidden/>
          </w:rPr>
          <w:t>3</w:t>
        </w:r>
        <w:r w:rsidR="00A0510D">
          <w:rPr>
            <w:webHidden/>
          </w:rPr>
          <w:fldChar w:fldCharType="end"/>
        </w:r>
      </w:hyperlink>
    </w:p>
    <w:p w:rsidR="00123282" w:rsidRDefault="005F4BF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54497" w:rsidRDefault="00454497" w:rsidP="00454497">
      <w:pPr>
        <w:pStyle w:val="1"/>
        <w:tabs>
          <w:tab w:val="num" w:pos="432"/>
        </w:tabs>
        <w:ind w:left="432" w:hanging="432"/>
        <w:jc w:val="both"/>
      </w:pPr>
      <w:bookmarkStart w:id="0" w:name="_Toc300221682"/>
      <w:bookmarkStart w:id="1" w:name="_Toc308184661"/>
      <w:bookmarkStart w:id="2" w:name="_Toc313954979"/>
      <w:bookmarkStart w:id="3" w:name="_Toc397420575"/>
      <w:bookmarkStart w:id="4" w:name="_Toc522019552"/>
      <w:r w:rsidRPr="00C45CD8">
        <w:t>P-BRIDGE-MIB</w:t>
      </w:r>
      <w:bookmarkEnd w:id="0"/>
      <w:bookmarkEnd w:id="1"/>
      <w:bookmarkEnd w:id="2"/>
      <w:bookmarkEnd w:id="3"/>
      <w:bookmarkEnd w:id="4"/>
    </w:p>
    <w:p w:rsidR="00454497" w:rsidRPr="00BE0ADB" w:rsidRDefault="00454497" w:rsidP="004544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00221683"/>
      <w:bookmarkStart w:id="6" w:name="_Toc308184662"/>
      <w:bookmarkStart w:id="7" w:name="_Toc313954980"/>
      <w:bookmarkStart w:id="8" w:name="_Toc397420576"/>
      <w:bookmarkStart w:id="9" w:name="_Toc522019553"/>
      <w:r w:rsidRPr="00BE0ADB">
        <w:t xml:space="preserve">Scalar objects of </w:t>
      </w:r>
      <w:bookmarkStart w:id="10" w:name="OLE_LINK10"/>
      <w:bookmarkStart w:id="11" w:name="OLE_LINK11"/>
      <w:bookmarkStart w:id="12" w:name="OLE_LINK12"/>
      <w:r w:rsidRPr="00BE0ADB">
        <w:t xml:space="preserve">dot1dExtBase </w:t>
      </w:r>
      <w:bookmarkEnd w:id="10"/>
      <w:bookmarkEnd w:id="11"/>
      <w:bookmarkEnd w:id="12"/>
      <w:r w:rsidRPr="00BE0ADB">
        <w:t>group</w:t>
      </w:r>
      <w:bookmarkEnd w:id="5"/>
      <w:bookmarkEnd w:id="6"/>
      <w:bookmarkEnd w:id="7"/>
      <w:bookmarkEnd w:id="8"/>
      <w:bookmarkEnd w:id="9"/>
    </w:p>
    <w:p w:rsidR="00454497" w:rsidRPr="00BE0ADB" w:rsidRDefault="00454497" w:rsidP="00454497">
      <w:r>
        <w:t>OID of this table is: 1.3.6.1.2.1.17.6.1.1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54497" w:rsidRPr="009540D9" w:rsidTr="00F8113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54497" w:rsidRPr="009540D9" w:rsidTr="00F8113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dot1dDeviceCapabilities</w:t>
            </w:r>
            <w:r>
              <w:rPr>
                <w:rFonts w:ascii="Helvetica" w:hAnsi="Helvetica" w:cs="Helvetica"/>
              </w:rPr>
              <w:t xml:space="preserve"> (1.3.6.1.2.1.17.6.1.1.1)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454497" w:rsidRPr="009540D9" w:rsidTr="00F8113C">
        <w:tc>
          <w:tcPr>
            <w:tcW w:w="3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dot1dTrafficClassesEnabled</w:t>
            </w:r>
            <w:r>
              <w:rPr>
                <w:rFonts w:ascii="Helvetica" w:hAnsi="Helvetica" w:cs="Helvetica"/>
              </w:rPr>
              <w:t xml:space="preserve"> (1.3.6.1.2.1.17.6.1.1.2) </w:t>
            </w:r>
          </w:p>
        </w:tc>
        <w:tc>
          <w:tcPr>
            <w:tcW w:w="1440" w:type="dxa"/>
            <w:shd w:val="clear" w:color="auto" w:fill="auto"/>
          </w:tcPr>
          <w:p w:rsidR="00454497" w:rsidRPr="009540D9" w:rsidRDefault="00F8113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3" w:name="_GoBack"/>
            <w:bookmarkEnd w:id="13"/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454497" w:rsidRPr="009540D9" w:rsidTr="00F8113C">
        <w:tc>
          <w:tcPr>
            <w:tcW w:w="3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dot1dGmrpStatus</w:t>
            </w:r>
            <w:r>
              <w:rPr>
                <w:rFonts w:ascii="Helvetica" w:hAnsi="Helvetica" w:cs="Helvetica"/>
              </w:rPr>
              <w:t xml:space="preserve"> (1.3.6.1.2.1.17.6.1.1.3) </w:t>
            </w:r>
          </w:p>
        </w:tc>
        <w:tc>
          <w:tcPr>
            <w:tcW w:w="144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454497" w:rsidRPr="00BE0ADB" w:rsidRDefault="00454497" w:rsidP="004544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13954981"/>
      <w:bookmarkStart w:id="15" w:name="_Toc397420577"/>
      <w:bookmarkStart w:id="16" w:name="_Toc522019554"/>
      <w:r w:rsidRPr="00FF694C">
        <w:t>dot1dPortCapabilitiesTable</w:t>
      </w:r>
      <w:bookmarkEnd w:id="14"/>
      <w:bookmarkEnd w:id="15"/>
      <w:bookmarkEnd w:id="16"/>
      <w:r>
        <w:rPr>
          <w:rFonts w:hint="eastAsia"/>
        </w:rPr>
        <w:t xml:space="preserve"> </w:t>
      </w:r>
    </w:p>
    <w:p w:rsidR="00454497" w:rsidRPr="002A2392" w:rsidRDefault="00454497" w:rsidP="00454497">
      <w:r>
        <w:t xml:space="preserve">OID of this table is: </w:t>
      </w:r>
      <w:r w:rsidRPr="002A2392">
        <w:t>1.3.6.1.2.1.17.6.1.1.4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5449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54497" w:rsidRPr="00FE3D81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54497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7A7FD4">
              <w:rPr>
                <w:rFonts w:ascii="Helvetica" w:hAnsi="Helvetica" w:cs="Helvetica"/>
                <w:lang w:val="zh-CN"/>
              </w:rPr>
              <w:t>dot1dPortCapabilities</w:t>
            </w:r>
          </w:p>
          <w:p w:rsidR="00454497" w:rsidRPr="007A7FD4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 w:rsidRPr="00A12E28">
              <w:rPr>
                <w:rFonts w:ascii="Helvetica" w:hAnsi="Helvetica" w:cs="Helvetica"/>
              </w:rPr>
              <w:t>1.3.6.1.2.1.17.6.1.1.4.1.1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</w:t>
            </w:r>
            <w:r w:rsidRPr="00A121E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54497" w:rsidRPr="00A121EE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21EE">
              <w:rPr>
                <w:rFonts w:ascii="Helvetica" w:hAnsi="Helvetica" w:cs="Helvetica"/>
              </w:rPr>
              <w:t>Indicates the parts of IEEE 802.1D and 802.1Q that are</w:t>
            </w:r>
          </w:p>
          <w:p w:rsidR="00454497" w:rsidRPr="00B64784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21EE">
              <w:rPr>
                <w:rFonts w:ascii="Helvetica" w:hAnsi="Helvetica" w:cs="Helvetica"/>
              </w:rPr>
              <w:t>optional on a per-port basis that are implemented by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A121EE">
              <w:rPr>
                <w:rFonts w:ascii="Helvetica" w:hAnsi="Helvetica" w:cs="Helvetica"/>
              </w:rPr>
              <w:t>this device and are manageable through this MIB</w:t>
            </w:r>
          </w:p>
        </w:tc>
      </w:tr>
    </w:tbl>
    <w:p w:rsidR="00FE3D81" w:rsidRPr="00BE0ADB" w:rsidRDefault="00FE3D81" w:rsidP="00FE3D81">
      <w:pPr>
        <w:pStyle w:val="2"/>
      </w:pPr>
      <w:bookmarkStart w:id="17" w:name="_Toc521939903"/>
      <w:bookmarkStart w:id="18" w:name="_Toc522019555"/>
      <w:r w:rsidRPr="00823913">
        <w:t>dot1dPortPriorityTable</w:t>
      </w:r>
      <w:bookmarkEnd w:id="17"/>
      <w:bookmarkEnd w:id="18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23913">
              <w:rPr>
                <w:rFonts w:ascii="Helvetica" w:hAnsi="Helvetica" w:cs="Helvetica"/>
                <w:lang w:val="zh-CN"/>
              </w:rPr>
              <w:t>dot1dPortDefaultUserPriority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1.3.6.1.2.1.17.6.1.2.1.1.1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9" w:name="OLE_LINK1"/>
            <w:bookmarkStart w:id="20" w:name="OLE_LINK2"/>
            <w:r w:rsidRPr="00823913">
              <w:rPr>
                <w:rFonts w:ascii="Helvetica" w:hAnsi="Helvetica" w:cs="Helvetica"/>
              </w:rPr>
              <w:t>read-write</w:t>
            </w:r>
            <w:bookmarkEnd w:id="19"/>
            <w:bookmarkEnd w:id="20"/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3D81"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bookmarkStart w:id="21" w:name="_Hlk522007602"/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dot1dPortNumTrafficClasses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1.3.6.1.2.1.17.6.1.2.1.1.2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C712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22" w:name="OLE_LINK16"/>
            <w:bookmarkStart w:id="23" w:name="OLE_LINK17"/>
            <w:r>
              <w:rPr>
                <w:rFonts w:ascii="Helvetica" w:hAnsi="Helvetica" w:cs="Helvetica" w:hint="eastAsia"/>
              </w:rPr>
              <w:t>No</w:t>
            </w:r>
            <w:bookmarkEnd w:id="22"/>
            <w:bookmarkEnd w:id="23"/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4" w:name="_Toc521939904"/>
      <w:bookmarkStart w:id="25" w:name="_Toc522019556"/>
      <w:bookmarkEnd w:id="21"/>
      <w:r w:rsidRPr="00BF4C4B">
        <w:t>dot1dUserPriorityRegenTable</w:t>
      </w:r>
      <w:bookmarkEnd w:id="24"/>
      <w:bookmarkEnd w:id="25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F4C4B">
              <w:rPr>
                <w:rFonts w:ascii="Helvetica" w:hAnsi="Helvetica" w:cs="Helvetica"/>
                <w:lang w:val="zh-CN"/>
              </w:rPr>
              <w:t>dot1dUserPriority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F4C4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BF4C4B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F4C4B">
              <w:rPr>
                <w:rFonts w:ascii="charset0MS Sans Serif" w:hAnsi="charset0MS Sans Serif" w:cs="charset0MS Sans Serif"/>
                <w:color w:val="000000"/>
                <w:lang w:val="zh-CN"/>
              </w:rPr>
              <w:t>dot1dRegenUserPriority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6" w:name="_Toc521939905"/>
      <w:bookmarkStart w:id="27" w:name="_Toc522019557"/>
      <w:r w:rsidRPr="00596464">
        <w:t>dot1dTrafficClassTable</w:t>
      </w:r>
      <w:bookmarkEnd w:id="26"/>
      <w:bookmarkEnd w:id="27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dot1dTrafficClassPriority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F4C4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59646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96464">
              <w:rPr>
                <w:rFonts w:ascii="charset0MS Sans Serif" w:hAnsi="charset0MS Sans Serif" w:cs="charset0MS Sans Serif"/>
                <w:color w:val="000000"/>
                <w:lang w:val="zh-CN"/>
              </w:rPr>
              <w:t xml:space="preserve">dot1dTrafficClass </w:t>
            </w: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8" w:name="_Toc521939906"/>
      <w:bookmarkStart w:id="29" w:name="_Toc522019558"/>
      <w:r w:rsidRPr="00596464">
        <w:t>dot1dPortOutboundAccessPriorityTable</w:t>
      </w:r>
      <w:bookmarkEnd w:id="28"/>
      <w:bookmarkEnd w:id="29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907561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907561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90756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Arial" w:hAnsi="Arial" w:cs="Arial"/>
                <w:color w:val="000000"/>
              </w:rPr>
              <w:t>dot1dPortOutboundAccessPriority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646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59646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30" w:name="_Toc521939907"/>
      <w:bookmarkStart w:id="31" w:name="_Toc522019559"/>
      <w:r w:rsidRPr="00A15B36">
        <w:t>dot1dPortGarpTable</w:t>
      </w:r>
      <w:bookmarkEnd w:id="30"/>
      <w:bookmarkEnd w:id="31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EC421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15B36"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dot1dPortGarpJoinTime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dot1dPortGarpLeaveTime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dot1dPortGarpLeaveAllTime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32" w:name="_Toc521939908"/>
      <w:bookmarkStart w:id="33" w:name="_Toc522019560"/>
      <w:r w:rsidRPr="00A15B36">
        <w:t>dot1dPortGmrpTable</w:t>
      </w:r>
      <w:bookmarkEnd w:id="32"/>
      <w:bookmarkEnd w:id="33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dot1dPortGmrpStatus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dot1dPortGmrpFailedRegistrations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34" w:name="OLE_LINK4"/>
            <w:bookmarkStart w:id="35" w:name="OLE_LINK5"/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  <w:bookmarkEnd w:id="34"/>
            <w:bookmarkEnd w:id="35"/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dot1dPortGmrpLastPduOrigin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dot1dPortRestrictedGroupRegistration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5A7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D2180" w:rsidRPr="00FE3D81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AF" w:rsidRDefault="009D30AF">
      <w:r>
        <w:separator/>
      </w:r>
    </w:p>
  </w:endnote>
  <w:endnote w:type="continuationSeparator" w:id="0">
    <w:p w:rsidR="009D30AF" w:rsidRDefault="009D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BF5">
      <w:fldChar w:fldCharType="begin"/>
    </w:r>
    <w:r>
      <w:instrText>PAGE</w:instrText>
    </w:r>
    <w:r w:rsidR="005F4BF5">
      <w:fldChar w:fldCharType="separate"/>
    </w:r>
    <w:r w:rsidR="00907561">
      <w:rPr>
        <w:noProof/>
      </w:rPr>
      <w:t>1</w:t>
    </w:r>
    <w:r w:rsidR="005F4BF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8113C">
      <w:fldChar w:fldCharType="begin"/>
    </w:r>
    <w:r w:rsidR="00F8113C">
      <w:instrText xml:space="preserve"> NUMPAGES  \* Arabic  \* MERGEFORMAT </w:instrText>
    </w:r>
    <w:r w:rsidR="00F8113C">
      <w:fldChar w:fldCharType="separate"/>
    </w:r>
    <w:r w:rsidR="00907561">
      <w:rPr>
        <w:noProof/>
      </w:rPr>
      <w:t>2</w:t>
    </w:r>
    <w:r w:rsidR="00F8113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AF" w:rsidRDefault="009D30AF">
      <w:r>
        <w:separator/>
      </w:r>
    </w:p>
  </w:footnote>
  <w:footnote w:type="continuationSeparator" w:id="0">
    <w:p w:rsidR="009D30AF" w:rsidRDefault="009D3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54497" w:rsidRPr="00454497">
      <w:t xml:space="preserve"> P-BRIDGE-MIB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chanyong 09350">
    <w15:presenceInfo w15:providerId="None" w15:userId="tuchanyong 09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08A6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46EB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25D9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4395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54497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BF5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7CC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538A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6826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5BC"/>
    <w:rsid w:val="009028C6"/>
    <w:rsid w:val="0090320A"/>
    <w:rsid w:val="0090511C"/>
    <w:rsid w:val="00907561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0AF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510D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125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280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4210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113C"/>
    <w:rsid w:val="00F90478"/>
    <w:rsid w:val="00F92CE3"/>
    <w:rsid w:val="00F93B2E"/>
    <w:rsid w:val="00F956F0"/>
    <w:rsid w:val="00F96917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3D81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5449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5449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5449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544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544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5449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5449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A1291-4134-4F82-9C52-FF74A4A2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256</TotalTime>
  <Pages>3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29</cp:revision>
  <cp:lastPrinted>2010-05-04T10:01:00Z</cp:lastPrinted>
  <dcterms:created xsi:type="dcterms:W3CDTF">2014-07-11T01:33:00Z</dcterms:created>
  <dcterms:modified xsi:type="dcterms:W3CDTF">2019-08-05T09:45:00Z</dcterms:modified>
</cp:coreProperties>
</file>